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20FFC" w14:textId="77777777" w:rsidR="007F3D85" w:rsidRDefault="007F3D85" w:rsidP="007F3D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POTTENHAM (alias </w:t>
      </w:r>
      <w:proofErr w:type="gramStart"/>
      <w:r>
        <w:rPr>
          <w:rFonts w:cs="Times New Roman"/>
          <w:szCs w:val="24"/>
          <w:u w:val="single"/>
        </w:rPr>
        <w:t>BURNHAM)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(fl.1490-1500)</w:t>
      </w:r>
    </w:p>
    <w:p w14:paraId="187C31E2" w14:textId="77777777" w:rsidR="007F3D85" w:rsidRDefault="007F3D85" w:rsidP="007F3D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St.Margaret’s</w:t>
      </w:r>
      <w:proofErr w:type="spellEnd"/>
      <w:proofErr w:type="gramEnd"/>
      <w:r>
        <w:rPr>
          <w:rFonts w:cs="Times New Roman"/>
          <w:szCs w:val="24"/>
        </w:rPr>
        <w:t>, Witton, Norfolk.</w:t>
      </w:r>
    </w:p>
    <w:p w14:paraId="6F925DD3" w14:textId="77777777" w:rsidR="007F3D85" w:rsidRDefault="007F3D85" w:rsidP="007F3D85">
      <w:pPr>
        <w:pStyle w:val="NoSpacing"/>
        <w:rPr>
          <w:rFonts w:cs="Times New Roman"/>
          <w:szCs w:val="24"/>
        </w:rPr>
      </w:pPr>
    </w:p>
    <w:p w14:paraId="5D2666BB" w14:textId="77777777" w:rsidR="007F3D85" w:rsidRDefault="007F3D85" w:rsidP="007F3D85">
      <w:pPr>
        <w:pStyle w:val="NoSpacing"/>
        <w:rPr>
          <w:rFonts w:cs="Times New Roman"/>
          <w:szCs w:val="24"/>
        </w:rPr>
      </w:pPr>
    </w:p>
    <w:p w14:paraId="253FF02C" w14:textId="77777777" w:rsidR="007F3D85" w:rsidRDefault="007F3D85" w:rsidP="007F3D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>He became Vicar.</w:t>
      </w:r>
    </w:p>
    <w:p w14:paraId="20ED9277" w14:textId="77777777" w:rsidR="007F3D85" w:rsidRDefault="007F3D85" w:rsidP="007F3D85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5518A7D6" w14:textId="77777777" w:rsidR="007F3D85" w:rsidRDefault="007F3D85" w:rsidP="007F3D85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82-5,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2DEB96F5" w14:textId="77777777" w:rsidR="007F3D85" w:rsidRDefault="007F3D85" w:rsidP="007F3D85">
      <w:pPr>
        <w:pStyle w:val="NoSpacing"/>
        <w:rPr>
          <w:rFonts w:cs="Times New Roman"/>
          <w:szCs w:val="24"/>
        </w:rPr>
      </w:pPr>
    </w:p>
    <w:p w14:paraId="420B0328" w14:textId="77777777" w:rsidR="007F3D85" w:rsidRDefault="007F3D85" w:rsidP="007F3D85">
      <w:pPr>
        <w:pStyle w:val="NoSpacing"/>
        <w:rPr>
          <w:rFonts w:cs="Times New Roman"/>
          <w:szCs w:val="24"/>
        </w:rPr>
      </w:pPr>
    </w:p>
    <w:p w14:paraId="3B84DA51" w14:textId="77777777" w:rsidR="007F3D85" w:rsidRDefault="007F3D85" w:rsidP="007F3D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February 2024</w:t>
      </w:r>
    </w:p>
    <w:p w14:paraId="269006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5DF0" w14:textId="77777777" w:rsidR="007F3D85" w:rsidRDefault="007F3D85" w:rsidP="009139A6">
      <w:r>
        <w:separator/>
      </w:r>
    </w:p>
  </w:endnote>
  <w:endnote w:type="continuationSeparator" w:id="0">
    <w:p w14:paraId="3F554EAA" w14:textId="77777777" w:rsidR="007F3D85" w:rsidRDefault="007F3D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A14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947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20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4FE6A" w14:textId="77777777" w:rsidR="007F3D85" w:rsidRDefault="007F3D85" w:rsidP="009139A6">
      <w:r>
        <w:separator/>
      </w:r>
    </w:p>
  </w:footnote>
  <w:footnote w:type="continuationSeparator" w:id="0">
    <w:p w14:paraId="5AA2D8B1" w14:textId="77777777" w:rsidR="007F3D85" w:rsidRDefault="007F3D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778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D4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FB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85"/>
    <w:rsid w:val="000666E0"/>
    <w:rsid w:val="002510B7"/>
    <w:rsid w:val="005C130B"/>
    <w:rsid w:val="007F3D8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53032"/>
  <w15:chartTrackingRefBased/>
  <w15:docId w15:val="{FFEA7D26-373E-4369-8D34-B30615B9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2024-02-03T20:47:00Z</dcterms:created>
  <dcterms:modified xsi:type="dcterms:W3CDTF">2024-02-03T20:47:00Z</dcterms:modified>
</cp:coreProperties>
</file>